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D029BA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050D1">
        <w:rPr>
          <w:b/>
          <w:noProof/>
          <w:sz w:val="24"/>
        </w:rPr>
        <w:t>800</w:t>
      </w:r>
    </w:p>
    <w:p w14:paraId="4F7B8CC8" w14:textId="5CEA7BAA" w:rsidR="002E67BB" w:rsidRDefault="000B5655" w:rsidP="002E67BB">
      <w:pPr>
        <w:pStyle w:val="CRCoverPage"/>
        <w:outlineLvl w:val="0"/>
        <w:rPr>
          <w:b/>
          <w:noProof/>
          <w:sz w:val="24"/>
        </w:rPr>
      </w:pPr>
      <w:r w:rsidRPr="000B5655">
        <w:rPr>
          <w:b/>
          <w:noProof/>
          <w:sz w:val="24"/>
        </w:rPr>
        <w:t>E-Meeting, 3rd – 13th November 2020</w:t>
      </w:r>
      <w:r w:rsidR="00242D25">
        <w:rPr>
          <w:b/>
          <w:noProof/>
          <w:sz w:val="24"/>
        </w:rPr>
        <w:t xml:space="preserve">                                                       was C4-205</w:t>
      </w:r>
      <w:r w:rsidR="001050D1">
        <w:rPr>
          <w:b/>
          <w:noProof/>
          <w:sz w:val="24"/>
        </w:rPr>
        <w:t>563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6F8730" w:rsidR="001E41F3" w:rsidRPr="00410371" w:rsidRDefault="007F2FE9" w:rsidP="00547111">
            <w:pPr>
              <w:pStyle w:val="CRCoverPage"/>
              <w:spacing w:after="0"/>
              <w:rPr>
                <w:noProof/>
              </w:rPr>
            </w:pPr>
            <w:r>
              <w:rPr>
                <w:b/>
                <w:noProof/>
                <w:sz w:val="28"/>
              </w:rPr>
              <w:t>0174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14BE8A5" w:rsidR="001E41F3" w:rsidRPr="00410371" w:rsidRDefault="001050D1"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774938A" w:rsidR="001E41F3" w:rsidRPr="00410371" w:rsidRDefault="006917F9">
            <w:pPr>
              <w:pStyle w:val="CRCoverPage"/>
              <w:spacing w:after="0"/>
              <w:jc w:val="center"/>
              <w:rPr>
                <w:noProof/>
                <w:sz w:val="28"/>
              </w:rPr>
            </w:pPr>
            <w:r>
              <w:rPr>
                <w:b/>
                <w:noProof/>
                <w:sz w:val="28"/>
              </w:rPr>
              <w:t>16.</w:t>
            </w:r>
            <w:r w:rsidR="007F2FE9">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42B5F35" w:rsidR="001E41F3" w:rsidRDefault="00BC14EA">
            <w:pPr>
              <w:pStyle w:val="CRCoverPage"/>
              <w:spacing w:after="0"/>
              <w:ind w:left="100"/>
              <w:rPr>
                <w:noProof/>
              </w:rPr>
            </w:pPr>
            <w:r>
              <w:rPr>
                <w:noProof/>
              </w:rPr>
              <w:t>Essential Clarification on the Default Notification with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B399A2E" w:rsidR="001E41F3" w:rsidRDefault="00010A8C">
            <w:pPr>
              <w:pStyle w:val="CRCoverPage"/>
              <w:spacing w:after="0"/>
              <w:ind w:left="100"/>
              <w:rPr>
                <w:noProof/>
              </w:rPr>
            </w:pPr>
            <w:r>
              <w:rPr>
                <w:noProof/>
              </w:rPr>
              <w:t>2020-</w:t>
            </w:r>
            <w:r w:rsidR="00050690">
              <w:rPr>
                <w:noProof/>
              </w:rPr>
              <w:t>1</w:t>
            </w:r>
            <w:r w:rsidR="00242D25">
              <w:rPr>
                <w:noProof/>
              </w:rPr>
              <w:t>1</w:t>
            </w:r>
            <w:r w:rsidR="00050690">
              <w:rPr>
                <w:noProof/>
              </w:rPr>
              <w:t>-1</w:t>
            </w:r>
            <w:r w:rsidR="001050D1">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ADCC" w14:textId="23A9900B" w:rsidR="004D0308" w:rsidRDefault="00BC14EA" w:rsidP="00071C04">
            <w:pPr>
              <w:pStyle w:val="CRCoverPage"/>
              <w:spacing w:after="0"/>
              <w:ind w:left="100"/>
              <w:rPr>
                <w:lang w:eastAsia="zh-CN"/>
              </w:rPr>
            </w:pPr>
            <w:r>
              <w:rPr>
                <w:noProof/>
              </w:rPr>
              <w:t xml:space="preserve">Existing clause 6.10.3.3 for </w:t>
            </w:r>
            <w:r w:rsidRPr="00D1205D">
              <w:rPr>
                <w:lang w:eastAsia="zh-CN"/>
              </w:rPr>
              <w:t>Notifications corresponding to default notification subscriptions</w:t>
            </w:r>
            <w:r>
              <w:rPr>
                <w:lang w:eastAsia="zh-CN"/>
              </w:rPr>
              <w:t xml:space="preserve"> specifies requirements applicable for both indirect communication </w:t>
            </w:r>
            <w:r w:rsidRPr="000B5655">
              <w:rPr>
                <w:highlight w:val="yellow"/>
                <w:lang w:eastAsia="zh-CN"/>
              </w:rPr>
              <w:t>with and without</w:t>
            </w:r>
            <w:r>
              <w:rPr>
                <w:lang w:eastAsia="zh-CN"/>
              </w:rPr>
              <w:t xml:space="preserve"> discovery delegation, while clause 6.10.3.3 is for indirect communication with discovery delegation.</w:t>
            </w:r>
          </w:p>
          <w:p w14:paraId="32F3C9AB" w14:textId="77777777" w:rsidR="00BC14EA" w:rsidRDefault="00BC14EA" w:rsidP="00071C04">
            <w:pPr>
              <w:pStyle w:val="CRCoverPage"/>
              <w:spacing w:after="0"/>
              <w:ind w:left="100"/>
              <w:rPr>
                <w:lang w:eastAsia="zh-CN"/>
              </w:rPr>
            </w:pPr>
          </w:p>
          <w:p w14:paraId="2BE220EA" w14:textId="203CF64E" w:rsidR="00BC14EA" w:rsidRDefault="00BC14EA" w:rsidP="00071C04">
            <w:pPr>
              <w:pStyle w:val="CRCoverPage"/>
              <w:spacing w:after="0"/>
              <w:ind w:left="100"/>
              <w:rPr>
                <w:noProof/>
              </w:rPr>
            </w:pPr>
            <w:r>
              <w:rPr>
                <w:lang w:eastAsia="zh-CN"/>
              </w:rPr>
              <w:t>So, it is quite confusing, thus it is proposed to have a n</w:t>
            </w:r>
            <w:r w:rsidR="00FE556B">
              <w:rPr>
                <w:lang w:eastAsia="zh-CN"/>
              </w:rPr>
              <w:t xml:space="preserve">ew clause to document requirement for indirect communication without discovery delegation. </w:t>
            </w:r>
            <w:r>
              <w:rPr>
                <w:lang w:eastAsia="zh-CN"/>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D249DF6" w:rsidR="007129A5" w:rsidRDefault="00FE556B" w:rsidP="00071C04">
            <w:pPr>
              <w:pStyle w:val="CRCoverPage"/>
              <w:spacing w:after="0"/>
              <w:ind w:left="100"/>
              <w:rPr>
                <w:noProof/>
              </w:rPr>
            </w:pPr>
            <w:r>
              <w:rPr>
                <w:noProof/>
              </w:rPr>
              <w:t xml:space="preserve">Move the requirements for </w:t>
            </w:r>
            <w:r w:rsidRPr="00D1205D">
              <w:rPr>
                <w:lang w:eastAsia="zh-CN"/>
              </w:rPr>
              <w:t>Notifications corresponding to default notification subscriptions</w:t>
            </w:r>
            <w:r>
              <w:rPr>
                <w:lang w:eastAsia="zh-CN"/>
              </w:rPr>
              <w:t xml:space="preserve"> for indirect communication without discovery delegation to a new clause under the clause 6.10.5 which is specific for indirect communication without service delegation.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54B36E" w:rsidR="001E41F3" w:rsidRDefault="00FE556B">
            <w:pPr>
              <w:pStyle w:val="CRCoverPage"/>
              <w:spacing w:after="0"/>
              <w:ind w:left="100"/>
              <w:rPr>
                <w:noProof/>
              </w:rPr>
            </w:pPr>
            <w:r>
              <w:rPr>
                <w:noProof/>
              </w:rPr>
              <w:t>6.10.3.3, 6.10.5.</w:t>
            </w:r>
            <w:r w:rsidRPr="00FE556B">
              <w:rPr>
                <w:noProof/>
                <w:highlight w:val="cyan"/>
              </w:rPr>
              <w:t>x</w:t>
            </w:r>
            <w:r>
              <w:rPr>
                <w:noProof/>
              </w:rPr>
              <w:t xml:space="preserve">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AACD" w14:textId="77777777" w:rsidR="006A00AB" w:rsidRDefault="00242D25" w:rsidP="006A00AB">
            <w:pPr>
              <w:pStyle w:val="CRCoverPage"/>
              <w:spacing w:after="0"/>
              <w:ind w:left="100"/>
              <w:rPr>
                <w:noProof/>
              </w:rPr>
            </w:pPr>
            <w:r>
              <w:rPr>
                <w:noProof/>
              </w:rPr>
              <w:t>Rev1: rewording for reselection when indirect communication without discovery delegation.</w:t>
            </w:r>
          </w:p>
          <w:p w14:paraId="6662FB45" w14:textId="1C52E88E" w:rsidR="001050D1" w:rsidRPr="006A00AB" w:rsidRDefault="001050D1" w:rsidP="006A00AB">
            <w:pPr>
              <w:pStyle w:val="CRCoverPage"/>
              <w:spacing w:after="0"/>
              <w:ind w:left="100"/>
              <w:rPr>
                <w:noProof/>
              </w:rPr>
            </w:pPr>
            <w:r>
              <w:rPr>
                <w:noProof/>
              </w:rPr>
              <w:t>Rev2: Editorial change, move "and" after ";"</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69220478" w14:textId="77777777" w:rsidR="00543DEF" w:rsidRDefault="00543DEF" w:rsidP="00543DEF">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p>
    <w:p w14:paraId="591265C1" w14:textId="77777777" w:rsidR="00543DEF" w:rsidRDefault="00543DEF" w:rsidP="00543DEF">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31D6881D" w14:textId="77777777" w:rsidR="00543DEF" w:rsidRDefault="00543DEF" w:rsidP="00543DEF">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0E3082B3" w14:textId="686287D6" w:rsidR="00543DEF" w:rsidDel="00543DEF" w:rsidRDefault="00543DEF" w:rsidP="00543DEF">
      <w:pPr>
        <w:rPr>
          <w:del w:id="3" w:author="Frank, 202010 Rev1" w:date="2020-11-08T14:42:00Z"/>
          <w:lang w:eastAsia="zh-CN"/>
        </w:rPr>
      </w:pPr>
      <w:del w:id="4" w:author="Frank, 202010 Rev1" w:date="2020-11-08T14:42:00Z">
        <w:r w:rsidDel="00543DEF">
          <w:rPr>
            <w:lang w:eastAsia="zh-CN"/>
          </w:rPr>
          <w:delText>The following procedures may be used to support notifications corresponding to default notification subscriptions:</w:delText>
        </w:r>
      </w:del>
    </w:p>
    <w:p w14:paraId="7612CF69" w14:textId="3D4D038F" w:rsidR="00543DEF" w:rsidDel="00543DEF" w:rsidRDefault="00543DEF" w:rsidP="00543DEF">
      <w:pPr>
        <w:pStyle w:val="B1"/>
        <w:rPr>
          <w:del w:id="5" w:author="Frank, 202010 Rev1" w:date="2020-11-08T14:42:00Z"/>
          <w:lang w:eastAsia="zh-CN"/>
        </w:rPr>
      </w:pPr>
      <w:del w:id="6" w:author="Frank, 202010 Rev1" w:date="2020-11-08T14:42:00Z">
        <w:r w:rsidDel="00543DEF">
          <w:rPr>
            <w:lang w:eastAsia="zh-CN"/>
          </w:rPr>
          <w:delText>-</w:delText>
        </w:r>
        <w:r w:rsidDel="00543DEF">
          <w:rPr>
            <w:lang w:eastAsia="zh-CN"/>
          </w:rPr>
          <w:tab/>
          <w:delText>an NF producer may perform a discovery request towards the NRF (possibly through an SCP) to discover default notification subscriptions of an NF consumer, and if so, send notifications to the corresponding notification endpoints, using routing mechanisms specified in clause 6.1; or</w:delText>
        </w:r>
      </w:del>
    </w:p>
    <w:p w14:paraId="4AABECCD" w14:textId="6FB18969" w:rsidR="00543DEF" w:rsidRDefault="00543DEF">
      <w:pPr>
        <w:rPr>
          <w:lang w:eastAsia="zh-CN"/>
        </w:rPr>
        <w:pPrChange w:id="7" w:author="Frank, 202010 Rev1" w:date="2020-11-08T14:39:00Z">
          <w:pPr>
            <w:pStyle w:val="B1"/>
          </w:pPr>
        </w:pPrChange>
      </w:pPr>
      <w:del w:id="8" w:author="Frank, 202010 Rev1" w:date="2020-11-08T14:40:00Z">
        <w:r w:rsidDel="00543DEF">
          <w:rPr>
            <w:lang w:eastAsia="zh-CN"/>
          </w:rPr>
          <w:delText>-</w:delText>
        </w:r>
        <w:r w:rsidDel="00543DEF">
          <w:rPr>
            <w:lang w:eastAsia="zh-CN"/>
          </w:rPr>
          <w:tab/>
          <w:delText>an</w:delText>
        </w:r>
      </w:del>
      <w:ins w:id="9" w:author="Frank, 202010 Rev1" w:date="2020-11-08T14:40:00Z">
        <w:r>
          <w:rPr>
            <w:lang w:eastAsia="zh-CN"/>
          </w:rPr>
          <w:t>A</w:t>
        </w:r>
      </w:ins>
      <w:r>
        <w:rPr>
          <w:lang w:eastAsia="zh-CN"/>
        </w:rPr>
        <w:t xml:space="preserve"> NF producer may be configured with the types of notifications corresponding to default notification subscriptions it needs to generate, and send such notifications using </w:t>
      </w:r>
      <w:ins w:id="10" w:author="Frank, 202010 Rev1" w:date="2020-11-08T14:40:00Z">
        <w:r>
          <w:rPr>
            <w:lang w:eastAsia="zh-CN"/>
          </w:rPr>
          <w:t xml:space="preserve">indirect communication with </w:t>
        </w:r>
      </w:ins>
      <w:r>
        <w:rPr>
          <w:lang w:eastAsia="zh-CN"/>
        </w:rPr>
        <w:t xml:space="preserve">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w:t>
      </w:r>
      <w:ins w:id="11" w:author="Frank, 202010 Rev1" w:date="2020-11-08T14:43:00Z">
        <w:r>
          <w:rPr>
            <w:lang w:eastAsia="zh-CN"/>
          </w:rPr>
          <w:t>In this case</w:t>
        </w:r>
      </w:ins>
      <w:del w:id="12" w:author="Frank, 202010 Rev1" w:date="2020-11-08T14:43:00Z">
        <w:r w:rsidDel="00543DEF">
          <w:rPr>
            <w:lang w:eastAsia="zh-CN"/>
          </w:rPr>
          <w:delText>To enable the latter</w:delText>
        </w:r>
      </w:del>
      <w:r>
        <w:rPr>
          <w:lang w:eastAsia="zh-CN"/>
        </w:rPr>
        <w:t>, the NF producer shall include in the notification request:</w:t>
      </w:r>
    </w:p>
    <w:p w14:paraId="593B13AF" w14:textId="53679E45" w:rsidR="00BF2DD9" w:rsidRPr="00D1205D" w:rsidRDefault="00BF2DD9">
      <w:pPr>
        <w:pStyle w:val="B1"/>
        <w:rPr>
          <w:lang w:eastAsia="zh-CN"/>
        </w:rPr>
        <w:pPrChange w:id="13" w:author="Frank, 202010 " w:date="2020-10-18T16:26:00Z">
          <w:pPr>
            <w:pStyle w:val="B2"/>
          </w:pPr>
        </w:pPrChange>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ins w:id="14" w:author="MCruz-v3" w:date="2020-10-16T12:15:00Z">
        <w:r w:rsidR="007C26D9">
          <w:rPr>
            <w:lang w:eastAsia="zh-CN"/>
          </w:rPr>
          <w:t xml:space="preserve">, </w:t>
        </w:r>
      </w:ins>
      <w:ins w:id="15" w:author="Frank, 202010 " w:date="2020-10-18T16:27:00Z">
        <w:r w:rsidR="004C0D52">
          <w:rPr>
            <w:lang w:eastAsia="zh-CN"/>
          </w:rPr>
          <w:t>(see also clause 6.10.7)</w:t>
        </w:r>
      </w:ins>
      <w:r w:rsidRPr="00D1205D">
        <w:rPr>
          <w:lang w:eastAsia="zh-CN"/>
        </w:rPr>
        <w:t>;</w:t>
      </w:r>
    </w:p>
    <w:p w14:paraId="4A6F1024" w14:textId="0B4B8A56" w:rsidR="00BF2DD9" w:rsidRPr="00D1205D" w:rsidRDefault="00BF2DD9">
      <w:pPr>
        <w:pStyle w:val="B1"/>
        <w:rPr>
          <w:lang w:eastAsia="zh-CN"/>
        </w:rPr>
        <w:pPrChange w:id="16" w:author="Frank, 202010 " w:date="2020-10-18T16:26:00Z">
          <w:pPr>
            <w:pStyle w:val="B2"/>
          </w:pPr>
        </w:pPrChange>
      </w:pPr>
      <w:r w:rsidRPr="00D1205D">
        <w:rPr>
          <w:lang w:eastAsia="zh-CN"/>
        </w:rPr>
        <w:t>-</w:t>
      </w:r>
      <w:r w:rsidRPr="00D1205D">
        <w:rPr>
          <w:lang w:eastAsia="zh-CN"/>
        </w:rPr>
        <w:tab/>
        <w:t>the 3gpp-Sbi-Discovery-notification-type header set to the type of notification being set;</w:t>
      </w:r>
    </w:p>
    <w:p w14:paraId="21CB20AD" w14:textId="6C06AC81" w:rsidR="00BF2DD9" w:rsidRPr="00D1205D" w:rsidRDefault="00BF2DD9">
      <w:pPr>
        <w:pStyle w:val="B1"/>
        <w:rPr>
          <w:lang w:eastAsia="zh-CN"/>
        </w:rPr>
        <w:pPrChange w:id="17" w:author="Frank, 202010 " w:date="2020-10-18T16:26:00Z">
          <w:pPr>
            <w:pStyle w:val="B2"/>
          </w:pPr>
        </w:pPrChange>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08B16065" w14:textId="013377BB" w:rsidR="00BF2DD9" w:rsidRPr="00D1205D" w:rsidRDefault="00BF2DD9">
      <w:pPr>
        <w:pStyle w:val="B1"/>
        <w:rPr>
          <w:lang w:eastAsia="zh-CN"/>
        </w:rPr>
        <w:pPrChange w:id="18" w:author="Frank, 202010 " w:date="2020-10-18T16:26:00Z">
          <w:pPr>
            <w:pStyle w:val="B2"/>
          </w:pPr>
        </w:pPrChange>
      </w:pPr>
      <w:r w:rsidRPr="00D1205D">
        <w:rPr>
          <w:lang w:eastAsia="zh-CN"/>
        </w:rPr>
        <w:t>-</w:t>
      </w:r>
      <w:r w:rsidRPr="00D1205D">
        <w:rPr>
          <w:lang w:eastAsia="zh-CN"/>
        </w:rPr>
        <w:tab/>
        <w:t>the 3gpp-Sbi-Discovery-target-nf-type header indicating the type of the consumer NF;</w:t>
      </w:r>
      <w:ins w:id="19" w:author="Frank, 202010 Rev5" w:date="2020-11-12T14:25:00Z">
        <w:r w:rsidR="00545A82">
          <w:rPr>
            <w:lang w:eastAsia="zh-CN"/>
          </w:rPr>
          <w:t xml:space="preserve"> and</w:t>
        </w:r>
      </w:ins>
      <w:bookmarkStart w:id="20" w:name="_GoBack"/>
      <w:bookmarkEnd w:id="20"/>
    </w:p>
    <w:p w14:paraId="17CBCA7A" w14:textId="63117B46" w:rsidR="00BF2DD9" w:rsidRDefault="00BF2DD9">
      <w:pPr>
        <w:pStyle w:val="B1"/>
        <w:rPr>
          <w:ins w:id="21" w:author="MCruz-v3" w:date="2020-10-16T12:28:00Z"/>
          <w:lang w:eastAsia="zh-CN"/>
        </w:rPr>
        <w:pPrChange w:id="22" w:author="Frank, 202010 " w:date="2020-10-18T16:26:00Z">
          <w:pPr>
            <w:pStyle w:val="B2"/>
          </w:pPr>
        </w:pPrChange>
      </w:pPr>
      <w:r w:rsidRPr="00D1205D">
        <w:rPr>
          <w:lang w:eastAsia="zh-CN"/>
        </w:rPr>
        <w:t>-</w:t>
      </w:r>
      <w:r w:rsidRPr="00D1205D">
        <w:rPr>
          <w:lang w:eastAsia="zh-CN"/>
        </w:rPr>
        <w:tab/>
        <w:t>optionally, additional NF service discovery factors header to be used by the SCP to discover and select the consumer NF.</w:t>
      </w:r>
    </w:p>
    <w:p w14:paraId="2A70950C" w14:textId="6323DC4E" w:rsidR="00DF4E1B" w:rsidRPr="00D1205D" w:rsidRDefault="00DF4E1B">
      <w:pPr>
        <w:rPr>
          <w:ins w:id="23" w:author="MCruz-v3" w:date="2020-10-16T12:28:00Z"/>
          <w:lang w:eastAsia="zh-CN"/>
        </w:rPr>
        <w:pPrChange w:id="24" w:author="Frank, 202010 " w:date="2020-10-18T16:26:00Z">
          <w:pPr>
            <w:pStyle w:val="B2"/>
          </w:pPr>
        </w:pPrChange>
      </w:pPr>
      <w:ins w:id="25" w:author="MCruz-v3" w:date="2020-10-16T12:28:00Z">
        <w:r>
          <w:rPr>
            <w:lang w:eastAsia="zh-CN"/>
          </w:rPr>
          <w:t xml:space="preserve">The SCP shall </w:t>
        </w:r>
      </w:ins>
      <w:ins w:id="26" w:author="Frank, 202010 " w:date="2020-10-18T16:32:00Z">
        <w:r w:rsidR="007A688F">
          <w:rPr>
            <w:lang w:eastAsia="zh-CN"/>
          </w:rPr>
          <w:t xml:space="preserve">use these 3gpp-Sbi-Discovery* headers to select/reselect </w:t>
        </w:r>
      </w:ins>
      <w:ins w:id="27" w:author="Frank, 202010 " w:date="2020-10-18T16:33:00Z">
        <w:r w:rsidR="007A688F">
          <w:rPr>
            <w:lang w:eastAsia="zh-CN"/>
          </w:rPr>
          <w:t>a notification endpoint.</w:t>
        </w:r>
      </w:ins>
    </w:p>
    <w:p w14:paraId="30B318C7" w14:textId="77777777" w:rsidR="00DF4E1B" w:rsidRPr="00D1205D" w:rsidRDefault="00DF4E1B" w:rsidP="00BF2DD9">
      <w:pPr>
        <w:pStyle w:val="B2"/>
        <w:rPr>
          <w:lang w:eastAsia="zh-CN"/>
        </w:rPr>
      </w:pPr>
    </w:p>
    <w:p w14:paraId="70F932B3" w14:textId="0069E4F6" w:rsidR="00FE556B" w:rsidRPr="00F15238" w:rsidRDefault="00FE556B" w:rsidP="00FE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1709F0" w14:textId="59E2B197" w:rsidR="00BA5F41" w:rsidRDefault="00FE556B">
      <w:pPr>
        <w:pStyle w:val="Heading4"/>
        <w:rPr>
          <w:ins w:id="28" w:author="Frank, 202010 " w:date="2020-10-18T16:18:00Z"/>
          <w:lang w:eastAsia="zh-CN"/>
        </w:rPr>
        <w:pPrChange w:id="29" w:author="Frank, 202010 " w:date="2020-10-18T16:18:00Z">
          <w:pPr>
            <w:pStyle w:val="B1"/>
          </w:pPr>
        </w:pPrChange>
      </w:pPr>
      <w:ins w:id="30" w:author="Frank, 202010 " w:date="2020-10-18T16:18:00Z">
        <w:r w:rsidRPr="00D1205D">
          <w:rPr>
            <w:lang w:eastAsia="zh-CN"/>
          </w:rPr>
          <w:t>6.10.</w:t>
        </w:r>
        <w:r>
          <w:rPr>
            <w:lang w:eastAsia="zh-CN"/>
          </w:rPr>
          <w:t>5</w:t>
        </w:r>
        <w:r w:rsidRPr="00D1205D">
          <w:rPr>
            <w:lang w:eastAsia="zh-CN"/>
          </w:rPr>
          <w:t>.</w:t>
        </w:r>
      </w:ins>
      <w:ins w:id="31" w:author="Frank, 202010 " w:date="2020-10-18T16:19:00Z">
        <w:r>
          <w:rPr>
            <w:lang w:eastAsia="zh-CN"/>
          </w:rPr>
          <w:t>x</w:t>
        </w:r>
      </w:ins>
      <w:ins w:id="32" w:author="Frank, 202010 " w:date="2020-10-18T16:18:00Z">
        <w:r w:rsidRPr="00D1205D">
          <w:rPr>
            <w:lang w:eastAsia="zh-CN"/>
          </w:rPr>
          <w:tab/>
          <w:t>Notifications corresponding to default notification subscriptions</w:t>
        </w:r>
      </w:ins>
    </w:p>
    <w:p w14:paraId="78B3400C" w14:textId="77777777" w:rsidR="00543DEF" w:rsidRDefault="00543DEF" w:rsidP="00543DEF">
      <w:pPr>
        <w:rPr>
          <w:ins w:id="33" w:author="Frank, 202010 Rev1" w:date="2020-11-08T14:46:00Z"/>
          <w:lang w:val="en-US" w:eastAsia="zh-CN"/>
        </w:rPr>
      </w:pPr>
      <w:ins w:id="34" w:author="Frank, 202010 Rev1" w:date="2020-11-08T14:46:00Z">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ins>
    </w:p>
    <w:p w14:paraId="62A540C9" w14:textId="0FAD152F" w:rsidR="00543DEF" w:rsidRDefault="00543DEF">
      <w:pPr>
        <w:pStyle w:val="NO"/>
        <w:rPr>
          <w:ins w:id="35" w:author="Frank, 202010 Rev1" w:date="2020-11-08T14:46:00Z"/>
          <w:lang w:eastAsia="zh-CN"/>
        </w:rPr>
        <w:pPrChange w:id="36" w:author="Frank, 202010 Rev1" w:date="2020-11-08T14:46:00Z">
          <w:pPr/>
        </w:pPrChange>
      </w:pPr>
      <w:ins w:id="37" w:author="Frank, 202010 Rev1" w:date="2020-11-08T14:46:00Z">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ins>
    </w:p>
    <w:p w14:paraId="777F7B18" w14:textId="2F015EF9" w:rsidR="00FE556B" w:rsidRPr="00D1205D" w:rsidRDefault="00FE556B" w:rsidP="00FE556B">
      <w:pPr>
        <w:rPr>
          <w:ins w:id="38" w:author="Frank, 202010 " w:date="2020-10-18T16:19:00Z"/>
          <w:lang w:eastAsia="zh-CN"/>
        </w:rPr>
      </w:pPr>
      <w:ins w:id="39" w:author="Frank, 202010 " w:date="2020-10-18T16:19:00Z">
        <w:r w:rsidRPr="00D1205D">
          <w:rPr>
            <w:lang w:eastAsia="zh-CN"/>
          </w:rPr>
          <w:t>The following procedures may be used to support notifications corresponding to default notification subscriptions</w:t>
        </w:r>
        <w:r>
          <w:rPr>
            <w:lang w:eastAsia="zh-CN"/>
          </w:rPr>
          <w:t xml:space="preserve"> with indirect communication </w:t>
        </w:r>
      </w:ins>
      <w:ins w:id="40" w:author="Frank, 202010 " w:date="2020-10-18T16:20:00Z">
        <w:r>
          <w:rPr>
            <w:lang w:eastAsia="zh-CN"/>
          </w:rPr>
          <w:t>without delegated discovery</w:t>
        </w:r>
      </w:ins>
      <w:ins w:id="41" w:author="Frank, 202010 " w:date="2020-10-18T16:21:00Z">
        <w:r w:rsidR="004C0D52">
          <w:rPr>
            <w:lang w:eastAsia="zh-CN"/>
          </w:rPr>
          <w:t>.</w:t>
        </w:r>
      </w:ins>
    </w:p>
    <w:p w14:paraId="0576E2A0" w14:textId="675B1693" w:rsidR="00FE556B" w:rsidRDefault="004C0D52" w:rsidP="00FE556B">
      <w:pPr>
        <w:rPr>
          <w:ins w:id="42" w:author="Frank, 202010 " w:date="2020-10-18T16:21:00Z"/>
          <w:lang w:eastAsia="zh-CN"/>
        </w:rPr>
      </w:pPr>
      <w:ins w:id="43" w:author="Frank, 202010 " w:date="2020-10-18T16:21:00Z">
        <w:r>
          <w:rPr>
            <w:lang w:eastAsia="zh-CN"/>
          </w:rPr>
          <w:t>A</w:t>
        </w:r>
      </w:ins>
      <w:ins w:id="44" w:author="Frank, 202010 " w:date="2020-10-18T16:20:00Z">
        <w:r w:rsidR="00FE556B"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clause </w:t>
        </w:r>
      </w:ins>
      <w:ins w:id="45" w:author="Frank, 202010 Rev1" w:date="2020-11-08T14:47:00Z">
        <w:r w:rsidR="00543DEF">
          <w:rPr>
            <w:lang w:val="en-US" w:eastAsia="fr-FR"/>
          </w:rPr>
          <w:t>6.10.2 / 6.10.2A</w:t>
        </w:r>
      </w:ins>
      <w:ins w:id="46" w:author="Frank, 202010 " w:date="2020-10-18T16:20:00Z">
        <w:r w:rsidR="00FE556B">
          <w:rPr>
            <w:lang w:eastAsia="zh-CN"/>
          </w:rPr>
          <w:t>. T</w:t>
        </w:r>
        <w:r w:rsidR="00FE556B" w:rsidRPr="00D1205D">
          <w:rPr>
            <w:lang w:eastAsia="zh-CN"/>
          </w:rPr>
          <w:t>he NF producer shall include in the notification request:</w:t>
        </w:r>
      </w:ins>
    </w:p>
    <w:p w14:paraId="5AED2CDF" w14:textId="326425C5" w:rsidR="004C0D52" w:rsidRDefault="004C0D52" w:rsidP="004C0D52">
      <w:pPr>
        <w:pStyle w:val="B1"/>
        <w:rPr>
          <w:ins w:id="47" w:author="Frank, 202010 " w:date="2020-10-18T16:34:00Z"/>
          <w:lang w:eastAsia="zh-CN"/>
        </w:rPr>
      </w:pPr>
      <w:ins w:id="48" w:author="Frank, 202010 " w:date="2020-10-18T16:21:00Z">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w:t>
        </w:r>
      </w:ins>
      <w:ins w:id="49" w:author="Frank, 202010 " w:date="2020-10-18T16:22:00Z">
        <w:r>
          <w:rPr>
            <w:lang w:eastAsia="zh-CN"/>
          </w:rPr>
          <w:t>(see also clause 6.10.7)</w:t>
        </w:r>
      </w:ins>
      <w:ins w:id="50" w:author="Frank, 202010 " w:date="2020-10-18T16:21:00Z">
        <w:r w:rsidRPr="00D1205D">
          <w:rPr>
            <w:lang w:eastAsia="zh-CN"/>
          </w:rPr>
          <w:t>;</w:t>
        </w:r>
      </w:ins>
    </w:p>
    <w:p w14:paraId="0D21619C" w14:textId="546F5E9C" w:rsidR="007A688F" w:rsidRPr="00D1205D" w:rsidRDefault="007A688F">
      <w:pPr>
        <w:pStyle w:val="B1"/>
        <w:rPr>
          <w:ins w:id="51" w:author="Frank, 202010 " w:date="2020-10-18T16:21:00Z"/>
          <w:lang w:eastAsia="zh-CN"/>
        </w:rPr>
        <w:pPrChange w:id="52" w:author="Frank, 202010 " w:date="2020-10-18T16:24:00Z">
          <w:pPr>
            <w:pStyle w:val="B2"/>
          </w:pPr>
        </w:pPrChange>
      </w:pPr>
      <w:ins w:id="53" w:author="Frank, 202010 " w:date="2020-10-18T16:34:00Z">
        <w:r>
          <w:rPr>
            <w:lang w:eastAsia="zh-CN"/>
          </w:rPr>
          <w:lastRenderedPageBreak/>
          <w:t>-</w:t>
        </w:r>
        <w:r>
          <w:rPr>
            <w:lang w:eastAsia="zh-CN"/>
          </w:rPr>
          <w:tab/>
          <w:t>the 3gpp-Sbi-Target</w:t>
        </w:r>
      </w:ins>
      <w:ins w:id="54" w:author="Frank, 202010 " w:date="2020-10-18T16:36:00Z">
        <w:r>
          <w:rPr>
            <w:lang w:eastAsia="zh-CN"/>
          </w:rPr>
          <w:t xml:space="preserve">-apiRoot </w:t>
        </w:r>
      </w:ins>
      <w:ins w:id="55" w:author="Frank, 202010 " w:date="2020-10-18T16:37:00Z">
        <w:r>
          <w:rPr>
            <w:lang w:eastAsia="zh-CN"/>
          </w:rPr>
          <w:t xml:space="preserve">which is set to the notification </w:t>
        </w:r>
        <w:proofErr w:type="spellStart"/>
        <w:r>
          <w:rPr>
            <w:lang w:eastAsia="zh-CN"/>
          </w:rPr>
          <w:t>uri</w:t>
        </w:r>
      </w:ins>
      <w:proofErr w:type="spellEnd"/>
      <w:ins w:id="56" w:author="Frank, 202010 " w:date="2020-10-18T16:54:00Z">
        <w:r w:rsidR="00F771AA">
          <w:rPr>
            <w:lang w:eastAsia="zh-CN"/>
          </w:rPr>
          <w:t>,</w:t>
        </w:r>
      </w:ins>
      <w:ins w:id="57" w:author="Frank, 202010 " w:date="2020-10-18T16:37:00Z">
        <w:r>
          <w:rPr>
            <w:lang w:eastAsia="zh-CN"/>
          </w:rPr>
          <w:t xml:space="preserve"> </w:t>
        </w:r>
      </w:ins>
      <w:ins w:id="58" w:author="Frank, 202010 " w:date="2020-10-18T16:53:00Z">
        <w:r w:rsidR="00F771AA">
          <w:rPr>
            <w:lang w:eastAsia="zh-CN"/>
          </w:rPr>
          <w:t>or the target URI is set to the no</w:t>
        </w:r>
      </w:ins>
      <w:ins w:id="59" w:author="Frank, 202010 " w:date="2020-10-18T16:54:00Z">
        <w:r w:rsidR="00F771AA">
          <w:rPr>
            <w:lang w:eastAsia="zh-CN"/>
          </w:rPr>
          <w:t xml:space="preserve">tification </w:t>
        </w:r>
        <w:proofErr w:type="spellStart"/>
        <w:r w:rsidR="00F771AA">
          <w:rPr>
            <w:lang w:eastAsia="zh-CN"/>
          </w:rPr>
          <w:t>uri</w:t>
        </w:r>
      </w:ins>
      <w:proofErr w:type="spellEnd"/>
      <w:ins w:id="60" w:author="Frank, 202010 Rev1" w:date="2020-11-08T14:48:00Z">
        <w:r w:rsidR="00536F39">
          <w:rPr>
            <w:lang w:eastAsia="zh-CN"/>
          </w:rPr>
          <w:t xml:space="preserve"> as </w:t>
        </w:r>
        <w:r w:rsidR="00536F39" w:rsidRPr="00D1205D">
          <w:rPr>
            <w:lang w:eastAsia="zh-CN"/>
          </w:rPr>
          <w:t xml:space="preserve">specified in clause </w:t>
        </w:r>
        <w:r w:rsidR="00536F39">
          <w:rPr>
            <w:lang w:val="en-US" w:eastAsia="fr-FR"/>
          </w:rPr>
          <w:t xml:space="preserve">6.10.2 </w:t>
        </w:r>
      </w:ins>
      <w:ins w:id="61" w:author="Frank, 202010 Rev1" w:date="2020-11-08T14:49:00Z">
        <w:r w:rsidR="00536F39">
          <w:rPr>
            <w:lang w:val="en-US" w:eastAsia="fr-FR"/>
          </w:rPr>
          <w:t>or</w:t>
        </w:r>
      </w:ins>
      <w:ins w:id="62" w:author="Frank, 202010 Rev1" w:date="2020-11-08T14:48:00Z">
        <w:r w:rsidR="00536F39">
          <w:rPr>
            <w:lang w:val="en-US" w:eastAsia="fr-FR"/>
          </w:rPr>
          <w:t xml:space="preserve"> 6.10.2A</w:t>
        </w:r>
      </w:ins>
      <w:ins w:id="63" w:author="Frank, 202010 Rev1" w:date="2020-11-08T15:04:00Z">
        <w:r w:rsidR="00D355D2">
          <w:rPr>
            <w:lang w:val="en-US" w:eastAsia="fr-FR"/>
          </w:rPr>
          <w:t xml:space="preserve"> respectively</w:t>
        </w:r>
      </w:ins>
      <w:ins w:id="64" w:author="Frank, 202010 " w:date="2020-10-18T16:37:00Z">
        <w:r>
          <w:rPr>
            <w:lang w:eastAsia="zh-CN"/>
          </w:rPr>
          <w:t xml:space="preserve">; </w:t>
        </w:r>
      </w:ins>
    </w:p>
    <w:p w14:paraId="3AE45D3F" w14:textId="14C3E0E8" w:rsidR="00987E7B" w:rsidRDefault="00987E7B">
      <w:pPr>
        <w:pStyle w:val="B1"/>
        <w:ind w:left="0" w:firstLine="0"/>
        <w:rPr>
          <w:ins w:id="65" w:author="Ericsson - Lu Yunjie CT4#101e" w:date="2020-10-20T10:15:00Z"/>
          <w:lang w:eastAsia="zh-CN"/>
        </w:rPr>
        <w:pPrChange w:id="66" w:author="Ericsson - Lu Yunjie CT4#101e" w:date="2020-10-20T10:15:00Z">
          <w:pPr>
            <w:pStyle w:val="B1"/>
          </w:pPr>
        </w:pPrChange>
      </w:pPr>
      <w:ins w:id="67" w:author="Ericsson - Lu Yunjie CT4#101e" w:date="2020-10-20T10:16:00Z">
        <w:r>
          <w:rPr>
            <w:lang w:eastAsia="zh-CN"/>
          </w:rPr>
          <w:t>If the NF producer does not perform reselection, i.e. the reselection is to be done by SCP, the NF producer shall further include in the notification request:</w:t>
        </w:r>
      </w:ins>
    </w:p>
    <w:p w14:paraId="7D90AD4E" w14:textId="591E5C24" w:rsidR="00987E7B" w:rsidRPr="00D1205D" w:rsidRDefault="00987E7B" w:rsidP="00987E7B">
      <w:pPr>
        <w:pStyle w:val="B1"/>
        <w:rPr>
          <w:ins w:id="68" w:author="Ericsson - Lu Yunjie CT4#101e" w:date="2020-10-20T10:17:00Z"/>
          <w:lang w:eastAsia="zh-CN"/>
        </w:rPr>
      </w:pPr>
      <w:ins w:id="69" w:author="Ericsson - Lu Yunjie CT4#101e" w:date="2020-10-20T10:17:00Z">
        <w:r w:rsidRPr="00D1205D">
          <w:rPr>
            <w:lang w:eastAsia="zh-CN"/>
          </w:rPr>
          <w:t>-</w:t>
        </w:r>
        <w:r w:rsidRPr="00D1205D">
          <w:rPr>
            <w:lang w:eastAsia="zh-CN"/>
          </w:rPr>
          <w:tab/>
          <w:t>the 3gpp-Sbi-Discovery-notification-type header set to the type of notification being set;</w:t>
        </w:r>
      </w:ins>
      <w:ins w:id="70" w:author="Frank, 202010 Rev5" w:date="2020-11-12T14:19:00Z">
        <w:r w:rsidR="001050D1">
          <w:rPr>
            <w:lang w:eastAsia="zh-CN"/>
          </w:rPr>
          <w:t xml:space="preserve"> and</w:t>
        </w:r>
      </w:ins>
      <w:r w:rsidR="001050D1">
        <w:rPr>
          <w:lang w:eastAsia="zh-CN"/>
        </w:rPr>
        <w:t xml:space="preserve"> </w:t>
      </w:r>
    </w:p>
    <w:p w14:paraId="325579A8" w14:textId="52BE5F2B" w:rsidR="00987E7B" w:rsidRPr="00D1205D" w:rsidRDefault="00987E7B" w:rsidP="00987E7B">
      <w:pPr>
        <w:pStyle w:val="B1"/>
        <w:rPr>
          <w:ins w:id="71" w:author="Ericsson - Lu Yunjie CT4#101e" w:date="2020-10-20T10:17:00Z"/>
          <w:lang w:eastAsia="zh-CN"/>
        </w:rPr>
      </w:pPr>
      <w:ins w:id="72" w:author="Ericsson - Lu Yunjie CT4#101e" w:date="2020-10-20T10:17:00Z">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ins>
      <w:ins w:id="73" w:author="Frank, 202010 Rev5" w:date="2020-11-12T14:19:00Z">
        <w:r w:rsidR="001050D1">
          <w:rPr>
            <w:lang w:eastAsia="zh-CN"/>
          </w:rPr>
          <w:t xml:space="preserve"> and</w:t>
        </w:r>
      </w:ins>
    </w:p>
    <w:p w14:paraId="57DF5288" w14:textId="4090A5A4" w:rsidR="004C0D52" w:rsidRDefault="004C0D52">
      <w:pPr>
        <w:pStyle w:val="B1"/>
        <w:rPr>
          <w:ins w:id="74" w:author="Frank, 202010 " w:date="2020-10-18T16:21:00Z"/>
          <w:lang w:eastAsia="zh-CN"/>
        </w:rPr>
        <w:pPrChange w:id="75" w:author="Ericsson - Lu Yunjie CT4#101e" w:date="2020-10-20T10:15:00Z">
          <w:pPr>
            <w:pStyle w:val="B2"/>
          </w:pPr>
        </w:pPrChange>
      </w:pPr>
      <w:ins w:id="76" w:author="Frank, 202010 " w:date="2020-10-18T16:21:00Z">
        <w:r w:rsidRPr="00D1205D">
          <w:rPr>
            <w:lang w:eastAsia="zh-CN"/>
          </w:rPr>
          <w:t>-</w:t>
        </w:r>
        <w:r w:rsidRPr="00D1205D">
          <w:rPr>
            <w:lang w:eastAsia="zh-CN"/>
          </w:rPr>
          <w:tab/>
        </w:r>
      </w:ins>
      <w:ins w:id="77" w:author="Frank, 202010 " w:date="2020-10-18T16:42:00Z">
        <w:r w:rsidR="00261A08">
          <w:rPr>
            <w:lang w:eastAsia="zh-CN"/>
          </w:rPr>
          <w:t>the</w:t>
        </w:r>
      </w:ins>
      <w:ins w:id="78" w:author="Frank, 202010 " w:date="2020-10-18T16:21:00Z">
        <w:r>
          <w:rPr>
            <w:lang w:eastAsia="zh-CN"/>
          </w:rPr>
          <w:t xml:space="preserve"> 3gpp-Sbi-</w:t>
        </w:r>
      </w:ins>
      <w:ins w:id="79" w:author="Frank, 202010 " w:date="2020-10-18T16:42:00Z">
        <w:r w:rsidR="00261A08">
          <w:rPr>
            <w:lang w:eastAsia="zh-CN"/>
          </w:rPr>
          <w:t>Routing-</w:t>
        </w:r>
      </w:ins>
      <w:ins w:id="80" w:author="Frank, 202010 " w:date="2020-10-18T16:21:00Z">
        <w:r>
          <w:rPr>
            <w:lang w:eastAsia="zh-CN"/>
          </w:rPr>
          <w:t xml:space="preserve">Binding header </w:t>
        </w:r>
      </w:ins>
      <w:ins w:id="81" w:author="Frank, 202010 " w:date="2020-10-18T16:45:00Z">
        <w:r w:rsidR="00261A08">
          <w:rPr>
            <w:lang w:eastAsia="zh-CN"/>
          </w:rPr>
          <w:t xml:space="preserve">for </w:t>
        </w:r>
      </w:ins>
      <w:ins w:id="82" w:author="Frank, 202010 " w:date="2020-10-18T16:21:00Z">
        <w:r>
          <w:rPr>
            <w:lang w:eastAsia="zh-CN"/>
          </w:rPr>
          <w:t>the default notification</w:t>
        </w:r>
      </w:ins>
      <w:ins w:id="83" w:author="Frank, 202010 " w:date="2020-10-18T16:43:00Z">
        <w:r w:rsidR="00261A08">
          <w:rPr>
            <w:lang w:eastAsia="zh-CN"/>
          </w:rPr>
          <w:t xml:space="preserve"> based on the </w:t>
        </w:r>
      </w:ins>
      <w:ins w:id="84" w:author="Frank, 202010 " w:date="2020-10-18T16:46:00Z">
        <w:r w:rsidR="00261A08">
          <w:rPr>
            <w:lang w:eastAsia="zh-CN"/>
          </w:rPr>
          <w:t>Binding I</w:t>
        </w:r>
      </w:ins>
      <w:ins w:id="85" w:author="Frank, 202010 " w:date="2020-10-18T16:43:00Z">
        <w:r w:rsidR="00261A08">
          <w:rPr>
            <w:lang w:eastAsia="zh-CN"/>
          </w:rPr>
          <w:t>n</w:t>
        </w:r>
      </w:ins>
      <w:ins w:id="86" w:author="Frank, 202010 " w:date="2020-10-18T16:46:00Z">
        <w:r w:rsidR="00261A08">
          <w:rPr>
            <w:lang w:eastAsia="zh-CN"/>
          </w:rPr>
          <w:t xml:space="preserve">dication value </w:t>
        </w:r>
      </w:ins>
      <w:ins w:id="87" w:author="Frank, 202010 " w:date="2020-10-18T16:43:00Z">
        <w:r w:rsidR="00261A08">
          <w:rPr>
            <w:lang w:eastAsia="zh-CN"/>
          </w:rPr>
          <w:t>in</w:t>
        </w:r>
        <w:r w:rsidR="00261A08">
          <w:rPr>
            <w:lang w:val="en-US" w:eastAsia="zh-CN"/>
          </w:rPr>
          <w:t xml:space="preserve"> the NF profile of the NF Service Consumer if available</w:t>
        </w:r>
      </w:ins>
      <w:ins w:id="88" w:author="Frank, 202010 " w:date="2020-10-18T16:45:00Z">
        <w:r w:rsidR="00261A08">
          <w:rPr>
            <w:lang w:val="en-US" w:eastAsia="zh-CN"/>
          </w:rPr>
          <w:t xml:space="preserve"> (see also </w:t>
        </w:r>
      </w:ins>
      <w:ins w:id="89" w:author="Frank, 202010 " w:date="2020-10-18T16:47:00Z">
        <w:r w:rsidR="00261A08">
          <w:rPr>
            <w:lang w:val="en-US" w:eastAsia="zh-CN"/>
          </w:rPr>
          <w:t xml:space="preserve">clause </w:t>
        </w:r>
      </w:ins>
      <w:ins w:id="90" w:author="Frank, 202010 " w:date="2020-10-18T16:45:00Z">
        <w:r w:rsidR="00261A08">
          <w:rPr>
            <w:lang w:val="en-US" w:eastAsia="zh-CN"/>
          </w:rPr>
          <w:t>6.12.4)</w:t>
        </w:r>
      </w:ins>
      <w:ins w:id="91" w:author="Frank, 202010 " w:date="2020-10-18T16:43:00Z">
        <w:r w:rsidR="00261A08">
          <w:rPr>
            <w:lang w:val="en-US" w:eastAsia="zh-CN"/>
          </w:rPr>
          <w:t>; or</w:t>
        </w:r>
      </w:ins>
      <w:ins w:id="92" w:author="Frank, 202010 " w:date="2020-10-18T16:21:00Z">
        <w:r>
          <w:rPr>
            <w:lang w:eastAsia="zh-CN"/>
          </w:rPr>
          <w:t xml:space="preserve"> </w:t>
        </w:r>
      </w:ins>
      <w:bookmarkStart w:id="93" w:name="_Hlk54603994"/>
      <w:ins w:id="94" w:author="Frank, 202010" w:date="2020-10-26T11:24:00Z">
        <w:r w:rsidR="005162FD">
          <w:rPr>
            <w:lang w:eastAsia="zh-CN"/>
          </w:rPr>
          <w:t>when the 3gpp-Sbi-Routing-Binding header is not available</w:t>
        </w:r>
        <w:bookmarkEnd w:id="93"/>
        <w:r w:rsidR="005162FD">
          <w:rPr>
            <w:lang w:eastAsia="zh-CN"/>
          </w:rPr>
          <w:t xml:space="preserve">, </w:t>
        </w:r>
      </w:ins>
      <w:ins w:id="95" w:author="Frank, 202010 " w:date="2020-10-18T16:21:00Z">
        <w:r>
          <w:rPr>
            <w:lang w:eastAsia="zh-CN"/>
          </w:rPr>
          <w:t xml:space="preserve">the 3gpp-sbi-discovery* </w:t>
        </w:r>
      </w:ins>
      <w:ins w:id="96" w:author="Frank, 202010 " w:date="2020-10-18T16:48:00Z">
        <w:r w:rsidR="00261A08">
          <w:rPr>
            <w:lang w:eastAsia="zh-CN"/>
          </w:rPr>
          <w:t xml:space="preserve">headers </w:t>
        </w:r>
      </w:ins>
      <w:ins w:id="97" w:author="Frank, 202010 " w:date="2020-10-18T16:21:00Z">
        <w:r>
          <w:rPr>
            <w:lang w:eastAsia="zh-CN"/>
          </w:rPr>
          <w:t>containing the</w:t>
        </w:r>
        <w:r w:rsidRPr="00D1205D">
          <w:rPr>
            <w:lang w:eastAsia="zh-CN"/>
          </w:rPr>
          <w:t xml:space="preserve"> NF service discovery factors header to be used by the SCP to </w:t>
        </w:r>
      </w:ins>
      <w:ins w:id="98" w:author="Frank, 202010 " w:date="2020-10-18T16:44:00Z">
        <w:r w:rsidR="00261A08">
          <w:rPr>
            <w:lang w:eastAsia="zh-CN"/>
          </w:rPr>
          <w:t>re</w:t>
        </w:r>
      </w:ins>
      <w:ins w:id="99" w:author="Frank, 202010 " w:date="2020-10-18T16:21:00Z">
        <w:r w:rsidRPr="00D1205D">
          <w:rPr>
            <w:lang w:eastAsia="zh-CN"/>
          </w:rPr>
          <w:t xml:space="preserve">select </w:t>
        </w:r>
      </w:ins>
      <w:ins w:id="100" w:author="Frank, 202010 " w:date="2020-10-18T16:44:00Z">
        <w:r w:rsidR="00261A08">
          <w:rPr>
            <w:lang w:eastAsia="zh-CN"/>
          </w:rPr>
          <w:t>a</w:t>
        </w:r>
      </w:ins>
      <w:ins w:id="101" w:author="Frank, 202010 " w:date="2020-10-18T16:21:00Z">
        <w:r w:rsidRPr="00D1205D">
          <w:rPr>
            <w:lang w:eastAsia="zh-CN"/>
          </w:rPr>
          <w:t xml:space="preserve"> consumer NF</w:t>
        </w:r>
      </w:ins>
      <w:ins w:id="102" w:author="Frank, 202010 " w:date="2020-10-18T16:44:00Z">
        <w:r w:rsidR="00261A08">
          <w:rPr>
            <w:lang w:eastAsia="zh-CN"/>
          </w:rPr>
          <w:t xml:space="preserve"> (to receive the notification request)</w:t>
        </w:r>
      </w:ins>
      <w:ins w:id="103" w:author="Frank, 202010 " w:date="2020-10-18T16:21:00Z">
        <w:r w:rsidRPr="00D1205D">
          <w:rPr>
            <w:lang w:eastAsia="zh-CN"/>
          </w:rPr>
          <w:t>.</w:t>
        </w:r>
      </w:ins>
    </w:p>
    <w:p w14:paraId="53FC346D" w14:textId="6B5360BA" w:rsidR="00A03F2F" w:rsidRDefault="00A03F2F" w:rsidP="00A03F2F">
      <w:pPr>
        <w:rPr>
          <w:ins w:id="104" w:author="Frank, 202010 Rev1" w:date="2020-11-08T14:56:00Z"/>
          <w:lang w:eastAsia="zh-CN"/>
        </w:rPr>
      </w:pPr>
      <w:ins w:id="105" w:author="Frank, 202010 Rev1" w:date="2020-11-08T14:56:00Z">
        <w:r>
          <w:rPr>
            <w:lang w:eastAsia="zh-CN"/>
          </w:rPr>
          <w:t xml:space="preserve">The NF </w:t>
        </w:r>
      </w:ins>
      <w:ins w:id="106" w:author="Frank, 202010 Rev1" w:date="2020-11-08T14:57:00Z">
        <w:r>
          <w:rPr>
            <w:lang w:eastAsia="zh-CN"/>
          </w:rPr>
          <w:t xml:space="preserve">producer </w:t>
        </w:r>
      </w:ins>
      <w:ins w:id="107" w:author="Frank, 202010 Rev1" w:date="2020-11-08T14:56:00Z">
        <w:r>
          <w:rPr>
            <w:lang w:eastAsia="zh-CN"/>
          </w:rPr>
          <w:t xml:space="preserve">or SCP may </w:t>
        </w:r>
      </w:ins>
      <w:ins w:id="108" w:author="Frank, 202010 Rev1" w:date="2020-11-08T15:00:00Z">
        <w:r w:rsidR="00DF0FFD">
          <w:rPr>
            <w:lang w:eastAsia="zh-CN"/>
          </w:rPr>
          <w:t>perf</w:t>
        </w:r>
      </w:ins>
      <w:ins w:id="109" w:author="Frank, 202010 Rev1" w:date="2020-11-08T15:01:00Z">
        <w:r w:rsidR="00DF0FFD">
          <w:rPr>
            <w:lang w:eastAsia="zh-CN"/>
          </w:rPr>
          <w:t>orm</w:t>
        </w:r>
      </w:ins>
      <w:ins w:id="110" w:author="Frank, 202010 Rev1" w:date="2020-11-08T14:56:00Z">
        <w:r>
          <w:rPr>
            <w:lang w:eastAsia="zh-CN"/>
          </w:rPr>
          <w:t xml:space="preserve"> a reselection if it cannot reach the target NF as indicated in the </w:t>
        </w:r>
      </w:ins>
      <w:ins w:id="111" w:author="Frank, 202010 Rev1" w:date="2020-11-08T14:57:00Z">
        <w:r w:rsidRPr="00A03F2F">
          <w:rPr>
            <w:lang w:eastAsia="zh-CN"/>
          </w:rPr>
          <w:t>3gpp-Sbi-Target-</w:t>
        </w:r>
        <w:r>
          <w:rPr>
            <w:lang w:eastAsia="zh-CN"/>
          </w:rPr>
          <w:t>a</w:t>
        </w:r>
        <w:r w:rsidRPr="00A03F2F">
          <w:rPr>
            <w:lang w:eastAsia="zh-CN"/>
          </w:rPr>
          <w:t>piRoot or the target URI</w:t>
        </w:r>
        <w:r>
          <w:rPr>
            <w:lang w:eastAsia="zh-CN"/>
          </w:rPr>
          <w:t>,</w:t>
        </w:r>
      </w:ins>
      <w:ins w:id="112" w:author="Frank, 202010 Rev1" w:date="2020-11-08T14:56:00Z">
        <w:r>
          <w:rPr>
            <w:lang w:eastAsia="zh-CN"/>
          </w:rPr>
          <w:t xml:space="preserve"> and if a reselection is performed, the</w:t>
        </w:r>
      </w:ins>
      <w:ins w:id="113" w:author="Frank, 202010 Rev1" w:date="2020-11-08T14:58:00Z">
        <w:r w:rsidR="00DF0FFD">
          <w:rPr>
            <w:lang w:eastAsia="zh-CN"/>
          </w:rPr>
          <w:t xml:space="preserve"> </w:t>
        </w:r>
      </w:ins>
      <w:ins w:id="114" w:author="Frank, 202010 Rev1" w:date="2020-11-08T14:56:00Z">
        <w:r>
          <w:rPr>
            <w:lang w:eastAsia="zh-CN"/>
          </w:rPr>
          <w:t>entity responsible for reselection (either SCP or NF producer) shall perform reselection as below:</w:t>
        </w:r>
      </w:ins>
    </w:p>
    <w:p w14:paraId="0D740AD3" w14:textId="64C517D2" w:rsidR="00A03F2F" w:rsidRDefault="00DF0FFD">
      <w:pPr>
        <w:pStyle w:val="B1"/>
        <w:rPr>
          <w:ins w:id="115" w:author="Frank, 202010 Rev1" w:date="2020-11-08T14:56:00Z"/>
          <w:lang w:eastAsia="zh-CN"/>
        </w:rPr>
        <w:pPrChange w:id="116" w:author="Frank, 202010 Rev1" w:date="2020-11-08T14:58:00Z">
          <w:pPr/>
        </w:pPrChange>
      </w:pPr>
      <w:ins w:id="117" w:author="Frank, 202010 Rev1" w:date="2020-11-08T14:58:00Z">
        <w:r>
          <w:rPr>
            <w:lang w:eastAsia="zh-CN"/>
          </w:rPr>
          <w:t>-</w:t>
        </w:r>
        <w:r>
          <w:rPr>
            <w:lang w:eastAsia="zh-CN"/>
          </w:rPr>
          <w:tab/>
          <w:t>t</w:t>
        </w:r>
      </w:ins>
      <w:ins w:id="118" w:author="Frank, 202010 Rev1" w:date="2020-11-08T14:56:00Z">
        <w:r w:rsidR="00A03F2F">
          <w:rPr>
            <w:lang w:eastAsia="zh-CN"/>
          </w:rPr>
          <w:t>he NF producer may use the Binding Information that is associated to the default notification;</w:t>
        </w:r>
      </w:ins>
    </w:p>
    <w:p w14:paraId="2D6E1E59" w14:textId="5B4A978B" w:rsidR="004C0D52" w:rsidRPr="00D1205D" w:rsidRDefault="00DF0FFD">
      <w:pPr>
        <w:pStyle w:val="B1"/>
        <w:rPr>
          <w:ins w:id="119" w:author="Frank, 202010 " w:date="2020-10-18T16:21:00Z"/>
          <w:lang w:eastAsia="zh-CN"/>
        </w:rPr>
        <w:pPrChange w:id="120" w:author="Frank, 202010 Rev1" w:date="2020-11-08T14:58:00Z">
          <w:pPr>
            <w:pStyle w:val="B2"/>
          </w:pPr>
        </w:pPrChange>
      </w:pPr>
      <w:ins w:id="121" w:author="Frank, 202010 Rev1" w:date="2020-11-08T14:58:00Z">
        <w:r>
          <w:rPr>
            <w:lang w:eastAsia="zh-CN"/>
          </w:rPr>
          <w:t>-</w:t>
        </w:r>
        <w:r>
          <w:rPr>
            <w:lang w:eastAsia="zh-CN"/>
          </w:rPr>
          <w:tab/>
        </w:r>
      </w:ins>
      <w:ins w:id="122" w:author="Frank, 202010 Rev1" w:date="2020-11-08T14:56:00Z">
        <w:r w:rsidR="00A03F2F">
          <w:rPr>
            <w:lang w:eastAsia="zh-CN"/>
          </w:rPr>
          <w:t>The SCP may use the Routing Binding Indication (that is associated to the default notification) or alternatively 3gpp-Sbi-discovery* headers, if available, to reselect an alternative notification endpoint.</w:t>
        </w:r>
      </w:ins>
    </w:p>
    <w:p w14:paraId="2469C83A" w14:textId="77777777" w:rsidR="004C0D52" w:rsidRPr="00D21BC7" w:rsidRDefault="004C0D52">
      <w:pPr>
        <w:rPr>
          <w:lang w:eastAsia="zh-CN"/>
        </w:rPr>
        <w:pPrChange w:id="123" w:author="Frank, 202010 " w:date="2020-10-18T16:19:00Z">
          <w:pPr>
            <w:pStyle w:val="B1"/>
          </w:pPr>
        </w:pPrChange>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2F309" w14:textId="77777777" w:rsidR="00B91D0E" w:rsidRDefault="00B91D0E">
      <w:r>
        <w:separator/>
      </w:r>
    </w:p>
  </w:endnote>
  <w:endnote w:type="continuationSeparator" w:id="0">
    <w:p w14:paraId="05EF72D1" w14:textId="77777777" w:rsidR="00B91D0E" w:rsidRDefault="00B9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A681E" w14:textId="77777777" w:rsidR="00B91D0E" w:rsidRDefault="00B91D0E">
      <w:r>
        <w:separator/>
      </w:r>
    </w:p>
  </w:footnote>
  <w:footnote w:type="continuationSeparator" w:id="0">
    <w:p w14:paraId="67FD670C" w14:textId="77777777" w:rsidR="00B91D0E" w:rsidRDefault="00B9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1">
    <w15:presenceInfo w15:providerId="None" w15:userId="Frank, 202010 Rev1"/>
  </w15:person>
  <w15:person w15:author="Frank, 202010 ">
    <w15:presenceInfo w15:providerId="None" w15:userId="Frank, 202010 "/>
  </w15:person>
  <w15:person w15:author="MCruz-v3">
    <w15:presenceInfo w15:providerId="None" w15:userId="MCruz-v3"/>
  </w15:person>
  <w15:person w15:author="Frank, 202010 Rev5">
    <w15:presenceInfo w15:providerId="None" w15:userId="Frank, 202010 Rev5"/>
  </w15:person>
  <w15:person w15:author="Ericsson - Lu Yunjie CT4#101e">
    <w15:presenceInfo w15:providerId="None" w15:userId="Ericsson - Lu Yunjie CT4#101e"/>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5655"/>
    <w:rsid w:val="000B7FED"/>
    <w:rsid w:val="000C038A"/>
    <w:rsid w:val="000C5FF4"/>
    <w:rsid w:val="000C6598"/>
    <w:rsid w:val="000D4C27"/>
    <w:rsid w:val="000D5B40"/>
    <w:rsid w:val="000E05FB"/>
    <w:rsid w:val="000E0E02"/>
    <w:rsid w:val="000E7CA4"/>
    <w:rsid w:val="001008D8"/>
    <w:rsid w:val="00103467"/>
    <w:rsid w:val="001050D1"/>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D7B2A"/>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2D25"/>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913"/>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D92"/>
    <w:rsid w:val="00442D9F"/>
    <w:rsid w:val="0044432E"/>
    <w:rsid w:val="00444AFF"/>
    <w:rsid w:val="00451668"/>
    <w:rsid w:val="00451744"/>
    <w:rsid w:val="00453487"/>
    <w:rsid w:val="00453CE9"/>
    <w:rsid w:val="0045592B"/>
    <w:rsid w:val="00455CAE"/>
    <w:rsid w:val="00456771"/>
    <w:rsid w:val="0046392D"/>
    <w:rsid w:val="00466D1F"/>
    <w:rsid w:val="00474AA0"/>
    <w:rsid w:val="0047674F"/>
    <w:rsid w:val="00480A6D"/>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24F7"/>
    <w:rsid w:val="005140A7"/>
    <w:rsid w:val="0051580D"/>
    <w:rsid w:val="00515FD1"/>
    <w:rsid w:val="005162FD"/>
    <w:rsid w:val="00522EB6"/>
    <w:rsid w:val="00525379"/>
    <w:rsid w:val="00530D21"/>
    <w:rsid w:val="005334A3"/>
    <w:rsid w:val="00534C38"/>
    <w:rsid w:val="00534CF5"/>
    <w:rsid w:val="00536A69"/>
    <w:rsid w:val="00536F39"/>
    <w:rsid w:val="0054004A"/>
    <w:rsid w:val="00541F77"/>
    <w:rsid w:val="00543DEF"/>
    <w:rsid w:val="00545A82"/>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2E86"/>
    <w:rsid w:val="007F2FE9"/>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46C"/>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87E7B"/>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3F2F"/>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07093"/>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1D0E"/>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659B"/>
    <w:rsid w:val="00BC717D"/>
    <w:rsid w:val="00BD0AD9"/>
    <w:rsid w:val="00BD273D"/>
    <w:rsid w:val="00BD279D"/>
    <w:rsid w:val="00BD2E2D"/>
    <w:rsid w:val="00BD3124"/>
    <w:rsid w:val="00BD4F70"/>
    <w:rsid w:val="00BD65BD"/>
    <w:rsid w:val="00BD6BB8"/>
    <w:rsid w:val="00BD7131"/>
    <w:rsid w:val="00BF2DD9"/>
    <w:rsid w:val="00C1125A"/>
    <w:rsid w:val="00C13E10"/>
    <w:rsid w:val="00C13E23"/>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55D2"/>
    <w:rsid w:val="00D371E4"/>
    <w:rsid w:val="00D40807"/>
    <w:rsid w:val="00D46CF8"/>
    <w:rsid w:val="00D50255"/>
    <w:rsid w:val="00D51736"/>
    <w:rsid w:val="00D535AC"/>
    <w:rsid w:val="00D604A7"/>
    <w:rsid w:val="00D61CE9"/>
    <w:rsid w:val="00D63AD7"/>
    <w:rsid w:val="00D66520"/>
    <w:rsid w:val="00D72369"/>
    <w:rsid w:val="00D724F2"/>
    <w:rsid w:val="00D7551E"/>
    <w:rsid w:val="00D76BA7"/>
    <w:rsid w:val="00D8025E"/>
    <w:rsid w:val="00D87AF5"/>
    <w:rsid w:val="00D92D51"/>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0FFD"/>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0EEB"/>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451127">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37054724">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2489420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8C35-86BD-418B-8F13-BEA1FC23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Rev5</cp:lastModifiedBy>
  <cp:revision>4</cp:revision>
  <cp:lastPrinted>1900-01-01T08:00:00Z</cp:lastPrinted>
  <dcterms:created xsi:type="dcterms:W3CDTF">2020-11-12T13:21:00Z</dcterms:created>
  <dcterms:modified xsi:type="dcterms:W3CDTF">2020-11-12T13:25:00Z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